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EA70D" w14:textId="7C7F5CF3" w:rsidR="003F384F" w:rsidRPr="004704EB" w:rsidRDefault="00C6222C" w:rsidP="004704EB">
      <w:pPr>
        <w:ind w:left="142"/>
        <w:rPr>
          <w:rFonts w:asciiTheme="minorHAnsi" w:hAnsiTheme="minorHAnsi" w:cstheme="minorHAnsi"/>
          <w:i/>
          <w:iCs/>
          <w:spacing w:val="-2"/>
          <w:sz w:val="20"/>
          <w:szCs w:val="20"/>
        </w:rPr>
      </w:pPr>
      <w:r w:rsidRPr="004704EB">
        <w:rPr>
          <w:rFonts w:asciiTheme="minorHAnsi" w:hAnsiTheme="minorHAnsi" w:cstheme="minorHAnsi"/>
          <w:b/>
          <w:bCs/>
          <w:i/>
          <w:iCs/>
          <w:spacing w:val="-2"/>
          <w:sz w:val="20"/>
          <w:szCs w:val="20"/>
        </w:rPr>
        <w:t>ZAŁĄCZNIK nr 1</w:t>
      </w:r>
      <w:r w:rsidR="004704EB">
        <w:rPr>
          <w:rFonts w:asciiTheme="minorHAnsi" w:hAnsiTheme="minorHAnsi" w:cstheme="minorHAnsi"/>
          <w:b/>
          <w:bCs/>
          <w:i/>
          <w:iCs/>
          <w:spacing w:val="-2"/>
          <w:sz w:val="20"/>
          <w:szCs w:val="20"/>
        </w:rPr>
        <w:t xml:space="preserve"> </w:t>
      </w:r>
      <w:r w:rsidRPr="004704EB">
        <w:rPr>
          <w:rFonts w:asciiTheme="minorHAnsi" w:hAnsiTheme="minorHAnsi" w:cstheme="minorHAnsi"/>
          <w:i/>
          <w:iCs/>
          <w:spacing w:val="-2"/>
          <w:sz w:val="20"/>
          <w:szCs w:val="20"/>
        </w:rPr>
        <w:t>do Regulaminu konkursu rysunkowego</w:t>
      </w:r>
      <w:r w:rsidR="004704EB" w:rsidRPr="004704EB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704EB">
        <w:rPr>
          <w:rFonts w:asciiTheme="minorHAnsi" w:hAnsiTheme="minorHAnsi" w:cstheme="minorHAnsi"/>
          <w:b/>
          <w:bCs/>
          <w:i/>
          <w:iCs/>
          <w:spacing w:val="-2"/>
          <w:sz w:val="20"/>
          <w:szCs w:val="20"/>
        </w:rPr>
        <w:t>„Szkicowania”</w:t>
      </w:r>
    </w:p>
    <w:p w14:paraId="2AD0E4C8" w14:textId="77777777" w:rsidR="00402289" w:rsidRPr="004704EB" w:rsidRDefault="00402289" w:rsidP="00402289">
      <w:pPr>
        <w:spacing w:before="40" w:after="40"/>
        <w:jc w:val="both"/>
        <w:rPr>
          <w:rFonts w:asciiTheme="minorHAnsi" w:hAnsiTheme="minorHAnsi" w:cstheme="minorHAnsi"/>
          <w:b/>
          <w:bCs/>
          <w:spacing w:val="-2"/>
          <w:szCs w:val="20"/>
        </w:rPr>
      </w:pPr>
    </w:p>
    <w:p w14:paraId="629B69C6" w14:textId="10FF3CEC" w:rsidR="003F384F" w:rsidRPr="004704EB" w:rsidRDefault="00C6222C" w:rsidP="004704EB">
      <w:pPr>
        <w:spacing w:before="40" w:after="40"/>
        <w:jc w:val="center"/>
        <w:rPr>
          <w:rFonts w:asciiTheme="minorHAnsi" w:hAnsiTheme="minorHAnsi" w:cstheme="minorHAnsi"/>
          <w:b/>
          <w:bCs/>
          <w:spacing w:val="-2"/>
          <w:sz w:val="28"/>
          <w:szCs w:val="28"/>
        </w:rPr>
      </w:pPr>
      <w:r w:rsidRPr="004704EB">
        <w:rPr>
          <w:rFonts w:asciiTheme="minorHAnsi" w:hAnsiTheme="minorHAnsi" w:cstheme="minorHAnsi"/>
          <w:b/>
          <w:bCs/>
          <w:spacing w:val="-2"/>
          <w:sz w:val="28"/>
          <w:szCs w:val="28"/>
        </w:rPr>
        <w:t>FORMULARZ ZGŁOSZENIA</w:t>
      </w:r>
    </w:p>
    <w:p w14:paraId="7F35B8C7" w14:textId="77777777" w:rsidR="003F384F" w:rsidRPr="004704EB" w:rsidRDefault="003F384F" w:rsidP="004704EB">
      <w:pPr>
        <w:spacing w:before="40" w:after="40"/>
        <w:ind w:left="1985"/>
        <w:jc w:val="both"/>
        <w:rPr>
          <w:rFonts w:asciiTheme="minorHAnsi" w:hAnsiTheme="minorHAnsi" w:cstheme="minorHAnsi"/>
          <w:b/>
          <w:bCs/>
          <w:spacing w:val="-2"/>
          <w:szCs w:val="20"/>
        </w:rPr>
      </w:pPr>
    </w:p>
    <w:p w14:paraId="4AFEA10E" w14:textId="77777777" w:rsidR="003F384F" w:rsidRPr="004704EB" w:rsidRDefault="00C6222C" w:rsidP="004704EB">
      <w:pPr>
        <w:spacing w:before="40" w:after="40"/>
        <w:ind w:left="1985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4704EB">
        <w:rPr>
          <w:rFonts w:asciiTheme="minorHAnsi" w:hAnsiTheme="minorHAnsi" w:cstheme="minorHAnsi"/>
          <w:spacing w:val="-2"/>
          <w:sz w:val="22"/>
          <w:szCs w:val="22"/>
        </w:rPr>
        <w:t>Imię i nazwisko uczestnika:……………………………………………………………………….</w:t>
      </w:r>
    </w:p>
    <w:p w14:paraId="25756C2E" w14:textId="77777777" w:rsidR="003F384F" w:rsidRPr="004704EB" w:rsidRDefault="00C6222C" w:rsidP="004704EB">
      <w:pPr>
        <w:spacing w:before="360" w:after="40"/>
        <w:ind w:left="1985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4704EB">
        <w:rPr>
          <w:rFonts w:asciiTheme="minorHAnsi" w:hAnsiTheme="minorHAnsi" w:cstheme="minorHAnsi"/>
          <w:spacing w:val="-2"/>
          <w:sz w:val="22"/>
          <w:szCs w:val="22"/>
        </w:rPr>
        <w:t xml:space="preserve">Wiek </w:t>
      </w:r>
      <w:r w:rsidRPr="004704EB">
        <w:rPr>
          <w:rFonts w:asciiTheme="minorHAnsi" w:hAnsiTheme="minorHAnsi" w:cstheme="minorHAnsi"/>
          <w:spacing w:val="-2"/>
          <w:sz w:val="22"/>
          <w:szCs w:val="22"/>
        </w:rPr>
        <w:t>uczestnika:……………………………………………………………………………………</w:t>
      </w:r>
    </w:p>
    <w:p w14:paraId="24C3EF3D" w14:textId="77777777" w:rsidR="003F384F" w:rsidRPr="004704EB" w:rsidRDefault="003F384F" w:rsidP="0040228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pacing w:val="-2"/>
          <w:sz w:val="20"/>
          <w:szCs w:val="20"/>
        </w:rPr>
      </w:pPr>
    </w:p>
    <w:p w14:paraId="0BBDB86D" w14:textId="77777777" w:rsidR="003F384F" w:rsidRPr="004704EB" w:rsidRDefault="00C6222C" w:rsidP="004704EB">
      <w:pPr>
        <w:pStyle w:val="Akapitzlist"/>
        <w:ind w:left="0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4704EB">
        <w:rPr>
          <w:rFonts w:asciiTheme="minorHAnsi" w:hAnsiTheme="minorHAnsi" w:cstheme="minorHAnsi"/>
          <w:b/>
          <w:bCs/>
          <w:spacing w:val="-2"/>
          <w:sz w:val="24"/>
          <w:szCs w:val="24"/>
        </w:rPr>
        <w:t>OŚWIADCZENIA</w:t>
      </w:r>
    </w:p>
    <w:tbl>
      <w:tblPr>
        <w:tblW w:w="10632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3F384F" w:rsidRPr="004704EB" w14:paraId="37EBC3B4" w14:textId="77777777">
        <w:tblPrEx>
          <w:tblCellMar>
            <w:top w:w="0" w:type="dxa"/>
            <w:bottom w:w="0" w:type="dxa"/>
          </w:tblCellMar>
        </w:tblPrEx>
        <w:trPr>
          <w:trHeight w:val="1587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8E918" w14:textId="77777777" w:rsidR="003F384F" w:rsidRPr="004704EB" w:rsidRDefault="00C6222C" w:rsidP="00402289">
            <w:pPr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Fonts w:asciiTheme="minorHAnsi" w:hAnsiTheme="minorHAnsi" w:cstheme="minorHAnsi"/>
                <w:b/>
                <w:bCs/>
                <w:spacing w:val="-2"/>
                <w:sz w:val="16"/>
                <w:szCs w:val="16"/>
              </w:rPr>
              <w:t>Oświadczenie zgody na udział w konkursie</w:t>
            </w:r>
          </w:p>
          <w:p w14:paraId="55F2F9BC" w14:textId="77777777" w:rsidR="003F384F" w:rsidRPr="004704EB" w:rsidRDefault="00C6222C" w:rsidP="00402289">
            <w:pPr>
              <w:ind w:left="22"/>
              <w:jc w:val="both"/>
              <w:rPr>
                <w:rFonts w:asciiTheme="minorHAnsi" w:hAnsiTheme="minorHAnsi" w:cstheme="minorHAnsi"/>
                <w:spacing w:val="-2"/>
                <w:sz w:val="16"/>
                <w:szCs w:val="16"/>
              </w:rPr>
            </w:pP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Wyrażam zgodę na udział mojego dziecka ……………………………………………….….....................................................</w:t>
            </w:r>
          </w:p>
          <w:p w14:paraId="65638E17" w14:textId="77F7C501" w:rsidR="003F384F" w:rsidRPr="004704EB" w:rsidRDefault="00C6222C" w:rsidP="00402289">
            <w:pPr>
              <w:ind w:left="22"/>
              <w:jc w:val="both"/>
              <w:rPr>
                <w:rFonts w:asciiTheme="minorHAnsi" w:hAnsiTheme="minorHAnsi" w:cstheme="minorHAnsi"/>
                <w:spacing w:val="-2"/>
                <w:sz w:val="16"/>
                <w:szCs w:val="16"/>
              </w:rPr>
            </w:pP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ab/>
            </w: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ab/>
            </w: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ab/>
            </w: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ab/>
            </w: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ab/>
            </w: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ab/>
            </w:r>
            <w:r w:rsidR="000239E1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</w:t>
            </w: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(imię i nazwisko)</w:t>
            </w:r>
          </w:p>
          <w:p w14:paraId="374EFEAB" w14:textId="77777777" w:rsidR="003F384F" w:rsidRPr="004704EB" w:rsidRDefault="00C6222C" w:rsidP="00402289">
            <w:pPr>
              <w:spacing w:after="120"/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na udział w Konkursie </w:t>
            </w:r>
            <w:r w:rsidRPr="004704EB">
              <w:rPr>
                <w:rFonts w:asciiTheme="minorHAnsi" w:hAnsiTheme="minorHAnsi" w:cstheme="minorHAnsi"/>
                <w:bCs/>
                <w:spacing w:val="-2"/>
                <w:sz w:val="16"/>
                <w:szCs w:val="16"/>
              </w:rPr>
              <w:t>rysunkowym „Szkicowania”.</w:t>
            </w:r>
          </w:p>
          <w:p w14:paraId="6C8CB8B1" w14:textId="18DBB4FA" w:rsidR="003F384F" w:rsidRPr="004704EB" w:rsidRDefault="003F384F" w:rsidP="004704EB">
            <w:pPr>
              <w:jc w:val="both"/>
              <w:rPr>
                <w:rFonts w:asciiTheme="minorHAnsi" w:hAnsiTheme="minorHAnsi" w:cstheme="minorHAnsi"/>
                <w:spacing w:val="-2"/>
                <w:sz w:val="16"/>
                <w:szCs w:val="16"/>
              </w:rPr>
            </w:pPr>
          </w:p>
          <w:p w14:paraId="6D963E95" w14:textId="37F76E76" w:rsidR="003F384F" w:rsidRPr="004704EB" w:rsidRDefault="00C6222C" w:rsidP="004704EB">
            <w:pPr>
              <w:jc w:val="right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>----------------------------------------------------------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                        </w:t>
            </w:r>
            <w:r w:rsidRPr="004704E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br/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  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</w:rPr>
              <w:t xml:space="preserve">           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</w:rPr>
              <w:t xml:space="preserve">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Data i czytelny podpis osoby składającej oświadczenie</w:t>
            </w:r>
            <w:r w:rsidRPr="004704EB">
              <w:rPr>
                <w:rFonts w:asciiTheme="minorHAnsi" w:hAnsiTheme="minorHAnsi" w:cstheme="minorHAnsi"/>
                <w:spacing w:val="-2"/>
                <w:sz w:val="20"/>
                <w:szCs w:val="20"/>
                <w:vertAlign w:val="superscript"/>
              </w:rPr>
              <w:t>2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</w:t>
            </w:r>
          </w:p>
        </w:tc>
      </w:tr>
    </w:tbl>
    <w:p w14:paraId="6ABFA7AE" w14:textId="77777777" w:rsidR="003F384F" w:rsidRPr="004704EB" w:rsidRDefault="003F384F" w:rsidP="00402289">
      <w:pPr>
        <w:jc w:val="both"/>
        <w:rPr>
          <w:rFonts w:asciiTheme="minorHAnsi" w:hAnsiTheme="minorHAnsi" w:cstheme="minorHAnsi"/>
          <w:b/>
          <w:bCs/>
          <w:spacing w:val="-2"/>
          <w:sz w:val="16"/>
          <w:szCs w:val="16"/>
        </w:rPr>
      </w:pPr>
    </w:p>
    <w:tbl>
      <w:tblPr>
        <w:tblW w:w="10632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3F384F" w:rsidRPr="004704EB" w14:paraId="6FCF6B51" w14:textId="77777777">
        <w:tblPrEx>
          <w:tblCellMar>
            <w:top w:w="0" w:type="dxa"/>
            <w:bottom w:w="0" w:type="dxa"/>
          </w:tblCellMar>
        </w:tblPrEx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AF80" w14:textId="77777777" w:rsidR="003F384F" w:rsidRPr="004704EB" w:rsidRDefault="00C6222C" w:rsidP="00402289">
            <w:pPr>
              <w:tabs>
                <w:tab w:val="left" w:pos="525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b/>
                <w:bCs/>
                <w:spacing w:val="-2"/>
              </w:rPr>
              <w:t>Oświadczenie zgody na przetwarzanie danych osob</w:t>
            </w:r>
            <w:r w:rsidRPr="004704EB">
              <w:rPr>
                <w:rStyle w:val="markedcontent"/>
                <w:rFonts w:asciiTheme="minorHAnsi" w:hAnsiTheme="minorHAnsi" w:cstheme="minorHAnsi"/>
                <w:b/>
                <w:bCs/>
                <w:spacing w:val="-2"/>
              </w:rPr>
              <w:t>owych</w:t>
            </w:r>
          </w:p>
          <w:p w14:paraId="2AA9B3EB" w14:textId="3FBA9AF6" w:rsidR="003F384F" w:rsidRDefault="00C6222C" w:rsidP="00402289">
            <w:pPr>
              <w:spacing w:after="120"/>
              <w:jc w:val="both"/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Wyrażam/Nie wyrażam</w:t>
            </w:r>
            <w:r w:rsidRPr="004704EB">
              <w:rPr>
                <w:rStyle w:val="Odwoanieprzypisudolnego"/>
                <w:rFonts w:asciiTheme="minorHAnsi" w:hAnsiTheme="minorHAnsi" w:cstheme="minorHAnsi"/>
                <w:spacing w:val="-2"/>
                <w:sz w:val="16"/>
                <w:szCs w:val="16"/>
              </w:rPr>
              <w:footnoteReference w:id="1"/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zgodę/y na przetwarzanie dane osobowych w zakresie określonym w regulaminie w celu organizacji i przeprowadzenia Konkursu w tym na podawanie do publicznej wiadomości mojego imienia i nazwiska, w związku z udziałem w ww. konkursie we wszelkich ogłoszeniach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, zapowiedziach i informacjach o tej imprezie</w:t>
            </w:r>
            <w:r w:rsidRPr="004704EB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.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Posiadam wiedzę, że podanie danych jest dobrowolne, jednak konieczne do realizacji celów, w jakim zostały zebrane.</w:t>
            </w:r>
          </w:p>
          <w:p w14:paraId="74D7956C" w14:textId="77777777" w:rsidR="004704EB" w:rsidRPr="004704EB" w:rsidRDefault="004704EB" w:rsidP="00402289">
            <w:pPr>
              <w:spacing w:after="120"/>
              <w:jc w:val="both"/>
              <w:rPr>
                <w:rFonts w:asciiTheme="minorHAnsi" w:hAnsiTheme="minorHAnsi" w:cstheme="minorHAnsi"/>
                <w:spacing w:val="-2"/>
              </w:rPr>
            </w:pPr>
          </w:p>
          <w:p w14:paraId="4B67FFDC" w14:textId="73130FBA" w:rsidR="003F384F" w:rsidRPr="004704EB" w:rsidRDefault="00C6222C" w:rsidP="004704EB">
            <w:pPr>
              <w:jc w:val="right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>----------------------------------------------------------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                        </w:t>
            </w:r>
            <w:r w:rsidRPr="004704E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br/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  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</w:rPr>
              <w:t xml:space="preserve">           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</w:rPr>
              <w:t xml:space="preserve">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Czytelny podpis osoby składającej oświadczenie</w:t>
            </w:r>
            <w:r w:rsidRPr="004704EB">
              <w:rPr>
                <w:rStyle w:val="Odwoanieprzypisudolnego"/>
                <w:rFonts w:asciiTheme="minorHAnsi" w:hAnsiTheme="minorHAnsi" w:cstheme="minorHAnsi"/>
                <w:spacing w:val="-2"/>
                <w:sz w:val="16"/>
                <w:szCs w:val="16"/>
              </w:rPr>
              <w:footnoteReference w:id="2"/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</w:t>
            </w:r>
          </w:p>
        </w:tc>
      </w:tr>
    </w:tbl>
    <w:p w14:paraId="0354FED0" w14:textId="77777777" w:rsidR="003F384F" w:rsidRPr="004704EB" w:rsidRDefault="003F384F" w:rsidP="00402289">
      <w:pPr>
        <w:jc w:val="both"/>
        <w:rPr>
          <w:rFonts w:asciiTheme="minorHAnsi" w:hAnsiTheme="minorHAnsi" w:cstheme="minorHAnsi"/>
          <w:spacing w:val="-2"/>
          <w:sz w:val="16"/>
          <w:szCs w:val="16"/>
        </w:rPr>
      </w:pPr>
    </w:p>
    <w:tbl>
      <w:tblPr>
        <w:tblW w:w="10632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3F384F" w:rsidRPr="004704EB" w14:paraId="4BC3B227" w14:textId="77777777">
        <w:tblPrEx>
          <w:tblCellMar>
            <w:top w:w="0" w:type="dxa"/>
            <w:bottom w:w="0" w:type="dxa"/>
          </w:tblCellMar>
        </w:tblPrEx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12C1" w14:textId="77777777" w:rsidR="003F384F" w:rsidRPr="004704EB" w:rsidRDefault="00C6222C" w:rsidP="00402289">
            <w:pPr>
              <w:tabs>
                <w:tab w:val="left" w:pos="525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b/>
                <w:bCs/>
                <w:spacing w:val="-2"/>
              </w:rPr>
              <w:t>Oświadczenie zgody na rozpowszechnianie wizerunku</w:t>
            </w:r>
          </w:p>
          <w:p w14:paraId="599C61DC" w14:textId="26B73830" w:rsidR="003F384F" w:rsidRPr="004704EB" w:rsidRDefault="00C6222C" w:rsidP="00402289">
            <w:pPr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Wyrażam/Nie wyrażam</w:t>
            </w:r>
            <w:r w:rsidRPr="004704EB">
              <w:rPr>
                <w:rFonts w:asciiTheme="minorHAnsi" w:hAnsiTheme="minorHAnsi" w:cstheme="minorHAnsi"/>
                <w:spacing w:val="-2"/>
                <w:sz w:val="20"/>
                <w:szCs w:val="20"/>
                <w:vertAlign w:val="superscript"/>
              </w:rPr>
              <w:t>1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zgodę/y na rozpowszechnianie wizerunku w </w:t>
            </w:r>
            <w:r w:rsidRPr="004704EB">
              <w:rPr>
                <w:rFonts w:asciiTheme="minorHAnsi" w:eastAsia="Times New Roman" w:hAnsiTheme="minorHAnsi" w:cstheme="minorHAnsi"/>
                <w:spacing w:val="-2"/>
                <w:sz w:val="16"/>
                <w:szCs w:val="16"/>
              </w:rPr>
              <w:t xml:space="preserve">celu realizacji </w:t>
            </w:r>
            <w:r w:rsidRPr="004704EB">
              <w:rPr>
                <w:rFonts w:asciiTheme="minorHAnsi" w:eastAsia="Times New Roman" w:hAnsiTheme="minorHAnsi" w:cstheme="minorHAnsi"/>
                <w:spacing w:val="-2"/>
                <w:sz w:val="16"/>
                <w:szCs w:val="16"/>
              </w:rPr>
              <w:t>działań informacyjnych</w:t>
            </w:r>
            <w:r w:rsidR="000239E1">
              <w:rPr>
                <w:rFonts w:asciiTheme="minorHAnsi" w:eastAsia="Times New Roman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4704EB">
              <w:rPr>
                <w:rFonts w:asciiTheme="minorHAnsi" w:eastAsia="Times New Roman" w:hAnsiTheme="minorHAnsi" w:cstheme="minorHAnsi"/>
                <w:spacing w:val="-2"/>
                <w:sz w:val="16"/>
                <w:szCs w:val="16"/>
              </w:rPr>
              <w:t xml:space="preserve">i promocyjnych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poprzez umieszczanie zdjęć lub filmów na stronie internetowej Placówki oraz fanpage </w:t>
            </w:r>
            <w:proofErr w:type="spellStart"/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facebook</w:t>
            </w:r>
            <w:proofErr w:type="spellEnd"/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Placówki.</w:t>
            </w:r>
          </w:p>
          <w:p w14:paraId="5F632D7B" w14:textId="77777777" w:rsidR="003F384F" w:rsidRPr="004704EB" w:rsidRDefault="003F384F" w:rsidP="00402289">
            <w:pPr>
              <w:tabs>
                <w:tab w:val="left" w:pos="525"/>
              </w:tabs>
              <w:jc w:val="both"/>
              <w:rPr>
                <w:rFonts w:asciiTheme="minorHAnsi" w:hAnsiTheme="minorHAnsi" w:cstheme="minorHAnsi"/>
                <w:spacing w:val="-2"/>
              </w:rPr>
            </w:pPr>
          </w:p>
          <w:p w14:paraId="7AD4AB7C" w14:textId="01FE4E60" w:rsidR="003F384F" w:rsidRPr="004704EB" w:rsidRDefault="00C6222C" w:rsidP="004704EB">
            <w:pPr>
              <w:tabs>
                <w:tab w:val="left" w:pos="525"/>
              </w:tabs>
              <w:jc w:val="right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>----------------------------------------------------------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                        </w:t>
            </w:r>
            <w:r w:rsidRPr="004704E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br/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  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</w:rPr>
              <w:t xml:space="preserve">           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</w:rPr>
              <w:t xml:space="preserve">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Czytelny podpis osoby składającej oświadczenie</w:t>
            </w:r>
            <w:r w:rsidRPr="004704EB">
              <w:rPr>
                <w:rFonts w:asciiTheme="minorHAnsi" w:hAnsiTheme="minorHAnsi" w:cstheme="minorHAnsi"/>
                <w:spacing w:val="-2"/>
                <w:sz w:val="20"/>
                <w:szCs w:val="20"/>
                <w:vertAlign w:val="superscript"/>
              </w:rPr>
              <w:t>2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</w:t>
            </w:r>
          </w:p>
        </w:tc>
      </w:tr>
    </w:tbl>
    <w:p w14:paraId="2D96509F" w14:textId="77777777" w:rsidR="003F384F" w:rsidRPr="004704EB" w:rsidRDefault="003F384F" w:rsidP="00402289">
      <w:pPr>
        <w:jc w:val="both"/>
        <w:rPr>
          <w:rFonts w:asciiTheme="minorHAnsi" w:hAnsiTheme="minorHAnsi" w:cstheme="minorHAnsi"/>
          <w:b/>
          <w:bCs/>
          <w:spacing w:val="-2"/>
          <w:sz w:val="16"/>
          <w:szCs w:val="16"/>
        </w:rPr>
      </w:pPr>
    </w:p>
    <w:tbl>
      <w:tblPr>
        <w:tblW w:w="10632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3F384F" w:rsidRPr="004704EB" w14:paraId="7A0B4AF7" w14:textId="77777777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E0D" w14:textId="77777777" w:rsidR="003F384F" w:rsidRPr="004704EB" w:rsidRDefault="00C6222C" w:rsidP="00402289">
            <w:pPr>
              <w:tabs>
                <w:tab w:val="left" w:pos="525"/>
              </w:tabs>
              <w:spacing w:line="360" w:lineRule="auto"/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b/>
                <w:bCs/>
                <w:spacing w:val="-2"/>
                <w:sz w:val="18"/>
                <w:szCs w:val="18"/>
              </w:rPr>
              <w:t>Oświadczenie na rozpowszechnianie wizerunku</w:t>
            </w:r>
          </w:p>
          <w:p w14:paraId="587F6510" w14:textId="77777777" w:rsidR="003F384F" w:rsidRPr="004704EB" w:rsidRDefault="00C6222C" w:rsidP="00402289">
            <w:pPr>
              <w:spacing w:after="120"/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Wyrażam/Nie wyrażam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  <w:vertAlign w:val="superscript"/>
              </w:rPr>
              <w:t>1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zgodę/y, o której mowa w ustawie z 4 lutego 1994 r. o prawie autorskim i prawach pokrewnych na nieodpłatne rozpowszechnianie wizerunku </w:t>
            </w:r>
            <w:r w:rsidRPr="004704EB">
              <w:rPr>
                <w:rFonts w:asciiTheme="minorHAnsi" w:eastAsia="Times New Roman" w:hAnsiTheme="minorHAnsi" w:cstheme="minorHAnsi"/>
                <w:spacing w:val="-2"/>
                <w:sz w:val="16"/>
                <w:szCs w:val="16"/>
              </w:rPr>
              <w:t xml:space="preserve">celu dokumentacji wydarzeń z życia szkoły oraz jej promocji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poprzez umieszczanie zdjęć lub filmów na stronie internetowej Placówki, fanpage </w:t>
            </w:r>
            <w:proofErr w:type="spellStart"/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facebook</w:t>
            </w:r>
            <w:proofErr w:type="spellEnd"/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Placówki.</w:t>
            </w:r>
          </w:p>
          <w:p w14:paraId="2A54F8E5" w14:textId="77777777" w:rsidR="003F384F" w:rsidRPr="004704EB" w:rsidRDefault="003F384F" w:rsidP="00402289">
            <w:pPr>
              <w:jc w:val="both"/>
              <w:rPr>
                <w:rFonts w:asciiTheme="minorHAnsi" w:hAnsiTheme="minorHAnsi" w:cstheme="minorHAnsi"/>
                <w:spacing w:val="-2"/>
              </w:rPr>
            </w:pPr>
          </w:p>
          <w:p w14:paraId="18DD3A1E" w14:textId="5E8CDD43" w:rsidR="003F384F" w:rsidRPr="004704EB" w:rsidRDefault="00C6222C" w:rsidP="004704EB">
            <w:pPr>
              <w:jc w:val="right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>----------------------------------------------------------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                        </w:t>
            </w:r>
            <w:r w:rsidRPr="004704E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br/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Czytelny podpis osoby składającej oświadczenie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  <w:vertAlign w:val="superscript"/>
              </w:rPr>
              <w:t>2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</w:t>
            </w:r>
          </w:p>
        </w:tc>
      </w:tr>
    </w:tbl>
    <w:p w14:paraId="1E47DD2B" w14:textId="77777777" w:rsidR="003F384F" w:rsidRPr="004704EB" w:rsidRDefault="003F384F" w:rsidP="004704EB">
      <w:pPr>
        <w:jc w:val="both"/>
        <w:rPr>
          <w:rFonts w:asciiTheme="minorHAnsi" w:hAnsiTheme="minorHAnsi" w:cstheme="minorHAnsi"/>
          <w:spacing w:val="-2"/>
          <w:sz w:val="16"/>
          <w:szCs w:val="16"/>
        </w:rPr>
      </w:pPr>
    </w:p>
    <w:tbl>
      <w:tblPr>
        <w:tblW w:w="10632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3F384F" w:rsidRPr="004704EB" w14:paraId="2BE09D54" w14:textId="77777777">
        <w:tblPrEx>
          <w:tblCellMar>
            <w:top w:w="0" w:type="dxa"/>
            <w:bottom w:w="0" w:type="dxa"/>
          </w:tblCellMar>
        </w:tblPrEx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C82C7" w14:textId="0D8C4A12" w:rsidR="003F384F" w:rsidRDefault="00C6222C" w:rsidP="00402289">
            <w:pPr>
              <w:spacing w:before="40" w:after="40"/>
              <w:jc w:val="both"/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Oświadczam, że moja praca konkursowa nie zagraża i nie narusza praw osób trzecich, w szczególności nie narusza ich majątkowych i osobistych praw autorskich.</w:t>
            </w:r>
          </w:p>
          <w:p w14:paraId="5A025580" w14:textId="77777777" w:rsidR="004704EB" w:rsidRPr="004704EB" w:rsidRDefault="004704EB" w:rsidP="00402289">
            <w:pPr>
              <w:spacing w:before="40" w:after="40"/>
              <w:jc w:val="both"/>
              <w:rPr>
                <w:rFonts w:asciiTheme="minorHAnsi" w:hAnsiTheme="minorHAnsi" w:cstheme="minorHAnsi"/>
                <w:spacing w:val="-2"/>
              </w:rPr>
            </w:pPr>
          </w:p>
          <w:p w14:paraId="0331E310" w14:textId="72149FDA" w:rsidR="003F384F" w:rsidRPr="004704EB" w:rsidRDefault="00C6222C" w:rsidP="004704EB">
            <w:pPr>
              <w:spacing w:before="40" w:after="40"/>
              <w:jc w:val="right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>----------------------------------------------------------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                        </w:t>
            </w:r>
            <w:r w:rsidRPr="004704E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br/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Czytelny podpis osoby składającej oświadczenie</w:t>
            </w:r>
            <w:r w:rsidRPr="004704EB">
              <w:rPr>
                <w:rFonts w:asciiTheme="minorHAnsi" w:hAnsiTheme="minorHAnsi" w:cstheme="minorHAnsi"/>
                <w:spacing w:val="-2"/>
                <w:sz w:val="20"/>
                <w:szCs w:val="20"/>
                <w:vertAlign w:val="superscript"/>
              </w:rPr>
              <w:t>2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</w:t>
            </w:r>
          </w:p>
        </w:tc>
      </w:tr>
    </w:tbl>
    <w:p w14:paraId="6300620D" w14:textId="77777777" w:rsidR="003F384F" w:rsidRPr="004704EB" w:rsidRDefault="003F384F" w:rsidP="004704EB">
      <w:pPr>
        <w:jc w:val="both"/>
        <w:rPr>
          <w:rFonts w:asciiTheme="minorHAnsi" w:hAnsiTheme="minorHAnsi" w:cstheme="minorHAnsi"/>
          <w:spacing w:val="-2"/>
          <w:sz w:val="16"/>
          <w:szCs w:val="16"/>
        </w:rPr>
      </w:pPr>
    </w:p>
    <w:tbl>
      <w:tblPr>
        <w:tblW w:w="10632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3F384F" w:rsidRPr="004704EB" w14:paraId="2ABB3FC1" w14:textId="77777777">
        <w:tblPrEx>
          <w:tblCellMar>
            <w:top w:w="0" w:type="dxa"/>
            <w:bottom w:w="0" w:type="dxa"/>
          </w:tblCellMar>
        </w:tblPrEx>
        <w:trPr>
          <w:trHeight w:val="946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88F5" w14:textId="77777777" w:rsidR="003F384F" w:rsidRPr="004704EB" w:rsidRDefault="00C6222C" w:rsidP="00402289">
            <w:pPr>
              <w:ind w:left="79"/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Ja niżej podpisany(a)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zapoznałem(</w:t>
            </w:r>
            <w:proofErr w:type="spellStart"/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am</w:t>
            </w:r>
            <w:proofErr w:type="spellEnd"/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) się z klauzulą informacyjną, o której mowa w art. 13 RODO, zrozumiałem(</w:t>
            </w:r>
            <w:proofErr w:type="spellStart"/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am</w:t>
            </w:r>
            <w:proofErr w:type="spellEnd"/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>) ją i w pełni ją akceptuję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>.</w:t>
            </w:r>
          </w:p>
          <w:p w14:paraId="4898D8A0" w14:textId="09C6ADCA" w:rsidR="003F384F" w:rsidRPr="004704EB" w:rsidRDefault="00C6222C" w:rsidP="00402289">
            <w:pPr>
              <w:ind w:left="79"/>
              <w:jc w:val="both"/>
              <w:rPr>
                <w:rFonts w:asciiTheme="minorHAnsi" w:hAnsiTheme="minorHAnsi" w:cstheme="minorHAnsi"/>
                <w:spacing w:val="-2"/>
              </w:rPr>
            </w:pPr>
            <w:r w:rsidRPr="004704E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br/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>----------------------------------------------------------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                        </w:t>
            </w:r>
            <w:r w:rsidRPr="004704E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br/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 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Czytelny podpis osoby składającej oświadczenie</w:t>
            </w:r>
            <w:r w:rsidRPr="004704EB">
              <w:rPr>
                <w:rFonts w:asciiTheme="minorHAnsi" w:hAnsiTheme="minorHAnsi" w:cstheme="minorHAnsi"/>
                <w:spacing w:val="-2"/>
                <w:sz w:val="20"/>
                <w:szCs w:val="20"/>
                <w:vertAlign w:val="superscript"/>
              </w:rPr>
              <w:t>2</w:t>
            </w:r>
            <w:r w:rsidR="000239E1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                             </w:t>
            </w:r>
            <w:r w:rsidRPr="004704EB">
              <w:rPr>
                <w:rStyle w:val="markedcontent"/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</w:t>
            </w:r>
          </w:p>
        </w:tc>
      </w:tr>
    </w:tbl>
    <w:p w14:paraId="162C9E87" w14:textId="77777777" w:rsidR="003F384F" w:rsidRPr="004704EB" w:rsidRDefault="003F384F" w:rsidP="00402289">
      <w:pPr>
        <w:pStyle w:val="Standard"/>
        <w:jc w:val="both"/>
        <w:rPr>
          <w:rFonts w:asciiTheme="minorHAnsi" w:hAnsiTheme="minorHAnsi" w:cstheme="minorHAnsi"/>
          <w:spacing w:val="-2"/>
        </w:rPr>
      </w:pPr>
    </w:p>
    <w:sectPr w:rsidR="003F384F" w:rsidRPr="004704EB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3FEE7" w14:textId="77777777" w:rsidR="00000000" w:rsidRDefault="00C6222C">
      <w:r>
        <w:separator/>
      </w:r>
    </w:p>
  </w:endnote>
  <w:endnote w:type="continuationSeparator" w:id="0">
    <w:p w14:paraId="73BE3603" w14:textId="77777777" w:rsidR="00000000" w:rsidRDefault="00C6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6364091"/>
      <w:docPartObj>
        <w:docPartGallery w:val="Page Numbers (Bottom of Page)"/>
        <w:docPartUnique/>
      </w:docPartObj>
    </w:sdtPr>
    <w:sdtContent>
      <w:p w14:paraId="1D996F3B" w14:textId="7B4E7547" w:rsidR="00402289" w:rsidRDefault="004022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07FB0A" w14:textId="77777777" w:rsidR="00402289" w:rsidRDefault="004022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A5305" w14:textId="77777777" w:rsidR="00000000" w:rsidRDefault="00C6222C">
      <w:r>
        <w:rPr>
          <w:color w:val="000000"/>
        </w:rPr>
        <w:separator/>
      </w:r>
    </w:p>
  </w:footnote>
  <w:footnote w:type="continuationSeparator" w:id="0">
    <w:p w14:paraId="67D1D47C" w14:textId="77777777" w:rsidR="00000000" w:rsidRDefault="00C6222C">
      <w:r>
        <w:continuationSeparator/>
      </w:r>
    </w:p>
  </w:footnote>
  <w:footnote w:id="1">
    <w:p w14:paraId="37074F59" w14:textId="77777777" w:rsidR="003F384F" w:rsidRDefault="00C6222C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>
        <w:rPr>
          <w:rStyle w:val="markedcontent"/>
          <w:rFonts w:ascii="Arial" w:hAnsi="Arial"/>
          <w:sz w:val="14"/>
          <w:szCs w:val="14"/>
        </w:rPr>
        <w:t>Zgodę udzielić należy poprzez przekreślenie sformułowania „Nie wyrażam”, natomiast wycofania zgody należy dokonać poprzez przekreślenie sformułowania „Wyrażam” oraz dołączenie czytelnego podpisu osoby składającej oświadczenie.</w:t>
      </w:r>
    </w:p>
  </w:footnote>
  <w:footnote w:id="2">
    <w:p w14:paraId="2E7BED10" w14:textId="77777777" w:rsidR="003F384F" w:rsidRDefault="00C6222C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4"/>
          <w:szCs w:val="14"/>
        </w:rPr>
        <w:t xml:space="preserve">Czytelny podpis osoby, której dane dotyczą lub czytelny podpis opiekuna prawnego w </w:t>
      </w:r>
      <w:r>
        <w:rPr>
          <w:rFonts w:ascii="Arial" w:hAnsi="Arial" w:cs="Arial"/>
          <w:sz w:val="14"/>
          <w:szCs w:val="14"/>
        </w:rPr>
        <w:t>przypadku przetwarzania danych osobowych osoby niepełnoletniej.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23F0"/>
    <w:multiLevelType w:val="multilevel"/>
    <w:tmpl w:val="BFDAC962"/>
    <w:lvl w:ilvl="0">
      <w:numFmt w:val="bullet"/>
      <w:lvlText w:val="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" w15:restartNumberingAfterBreak="0">
    <w:nsid w:val="242F6503"/>
    <w:multiLevelType w:val="multilevel"/>
    <w:tmpl w:val="BE5A16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17E07"/>
    <w:multiLevelType w:val="multilevel"/>
    <w:tmpl w:val="4A342E84"/>
    <w:lvl w:ilvl="0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79354B"/>
    <w:multiLevelType w:val="hybridMultilevel"/>
    <w:tmpl w:val="7354F85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41885117"/>
    <w:multiLevelType w:val="hybridMultilevel"/>
    <w:tmpl w:val="2B8623D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503268"/>
    <w:multiLevelType w:val="multilevel"/>
    <w:tmpl w:val="09F20484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B6435"/>
    <w:multiLevelType w:val="multilevel"/>
    <w:tmpl w:val="46AA47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F384F"/>
    <w:rsid w:val="000239E1"/>
    <w:rsid w:val="00034353"/>
    <w:rsid w:val="003F384F"/>
    <w:rsid w:val="00402289"/>
    <w:rsid w:val="004704EB"/>
    <w:rsid w:val="0059519C"/>
    <w:rsid w:val="00C6222C"/>
    <w:rsid w:val="00FE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0663A"/>
  <w15:docId w15:val="{E9B01A0F-6407-4702-A32C-D7D18FC9B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Akapitzlist">
    <w:name w:val="List Paragraph"/>
    <w:basedOn w:val="Normalny"/>
    <w:pPr>
      <w:widowControl/>
      <w:suppressAutoHyphens w:val="0"/>
      <w:spacing w:after="160" w:line="247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dolnego">
    <w:name w:val="footnote text"/>
    <w:basedOn w:val="Normalny"/>
    <w:pPr>
      <w:widowControl/>
      <w:suppressAutoHyphens w:val="0"/>
      <w:textAlignment w:val="auto"/>
    </w:pPr>
    <w:rPr>
      <w:rFonts w:ascii="Calibri" w:eastAsia="Calibri" w:hAnsi="Calibri" w:cs="Calibri"/>
      <w:kern w:val="0"/>
      <w:sz w:val="20"/>
      <w:szCs w:val="20"/>
      <w:lang w:eastAsia="en-US" w:bidi="ar-SA"/>
    </w:r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Calibri"/>
      <w:kern w:val="0"/>
      <w:sz w:val="20"/>
      <w:szCs w:val="20"/>
      <w:lang w:eastAsia="en-US" w:bidi="ar-SA"/>
    </w:rPr>
  </w:style>
  <w:style w:type="character" w:styleId="Hipercze">
    <w:name w:val="Hyperlink"/>
    <w:rPr>
      <w:rFonts w:ascii="Times New Roman" w:eastAsia="Times New Roman" w:hAnsi="Times New Roman" w:cs="Times New Roman"/>
      <w:color w:val="0563C1"/>
      <w:u w:val="single"/>
    </w:rPr>
  </w:style>
  <w:style w:type="character" w:customStyle="1" w:styleId="markedcontent">
    <w:name w:val="markedcontent"/>
  </w:style>
  <w:style w:type="character" w:styleId="Pogrubienie">
    <w:name w:val="Strong"/>
    <w:rPr>
      <w:b/>
      <w:bCs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0228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02289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40228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02289"/>
    <w:rPr>
      <w:rFonts w:cs="Mangal"/>
      <w:szCs w:val="21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Szkicownia%20Regulamin.odt/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Ludmiła  Karpacka</dc:creator>
  <cp:lastModifiedBy>Zofia Kozłowska</cp:lastModifiedBy>
  <cp:revision>2</cp:revision>
  <cp:lastPrinted>2026-05-05T11:34:00Z</cp:lastPrinted>
  <dcterms:created xsi:type="dcterms:W3CDTF">2026-05-05T11:34:00Z</dcterms:created>
  <dcterms:modified xsi:type="dcterms:W3CDTF">2026-05-05T11:34:00Z</dcterms:modified>
</cp:coreProperties>
</file>